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434" w:rsidRPr="00E21153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21153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B6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85C">
        <w:rPr>
          <w:rFonts w:ascii="Times New Roman" w:hAnsi="Times New Roman" w:cs="Times New Roman"/>
          <w:sz w:val="28"/>
          <w:szCs w:val="28"/>
        </w:rPr>
        <w:t>камеральных проверок №3 М</w:t>
      </w:r>
      <w:r w:rsidRPr="0030429E">
        <w:rPr>
          <w:rFonts w:ascii="Times New Roman" w:hAnsi="Times New Roman" w:cs="Times New Roman"/>
          <w:sz w:val="28"/>
          <w:szCs w:val="28"/>
        </w:rPr>
        <w:t>ежрайонной ИФНС</w:t>
      </w:r>
      <w:r>
        <w:rPr>
          <w:rFonts w:ascii="Times New Roman" w:hAnsi="Times New Roman" w:cs="Times New Roman"/>
          <w:sz w:val="28"/>
          <w:szCs w:val="28"/>
        </w:rPr>
        <w:t xml:space="preserve"> России №12 по Ставропольскому краю</w:t>
      </w:r>
      <w:r w:rsidRPr="0030429E">
        <w:rPr>
          <w:rFonts w:ascii="Times New Roman" w:hAnsi="Times New Roman" w:cs="Times New Roman"/>
          <w:sz w:val="28"/>
          <w:szCs w:val="28"/>
        </w:rPr>
        <w:t xml:space="preserve"> </w:t>
      </w:r>
      <w:r w:rsidRPr="00E21153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</w:t>
      </w:r>
      <w:r>
        <w:rPr>
          <w:rFonts w:ascii="Times New Roman" w:hAnsi="Times New Roman" w:cs="Times New Roman"/>
          <w:sz w:val="28"/>
          <w:szCs w:val="28"/>
        </w:rPr>
        <w:t>94</w:t>
      </w:r>
    </w:p>
    <w:p w:rsidR="00C33434" w:rsidRPr="00E21153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E21153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33434" w:rsidRPr="00E21153" w:rsidRDefault="00C33434" w:rsidP="000053A8">
      <w:pPr>
        <w:ind w:firstLine="720"/>
        <w:jc w:val="both"/>
        <w:rPr>
          <w:highlight w:val="yellow"/>
        </w:rPr>
      </w:pPr>
    </w:p>
    <w:p w:rsidR="00C33434" w:rsidRPr="0064645E" w:rsidRDefault="00C33434" w:rsidP="000053A8">
      <w:pPr>
        <w:ind w:firstLine="720"/>
        <w:jc w:val="both"/>
      </w:pPr>
      <w:r w:rsidRPr="0064645E">
        <w:t>1. Должность федеральной государственной гражданской службы (далее - гражданская служба) главного государс</w:t>
      </w:r>
      <w:r>
        <w:t>твенного налогового инспектора отдела камеральных проверок № 3 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33434" w:rsidRPr="0064645E" w:rsidRDefault="00C33434" w:rsidP="000053A8">
      <w:pPr>
        <w:ind w:firstLine="720"/>
        <w:jc w:val="both"/>
      </w:pPr>
      <w:r w:rsidRPr="0064645E"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t>Межрайонной И</w:t>
      </w:r>
      <w:r w:rsidRPr="0064645E">
        <w:t>ФНС России</w:t>
      </w:r>
      <w:r>
        <w:t xml:space="preserve"> №12</w:t>
      </w:r>
      <w:r w:rsidRPr="0064645E">
        <w:t xml:space="preserve"> по Ставропольскому краю (далее – </w:t>
      </w:r>
      <w:r>
        <w:t>инспекция</w:t>
      </w:r>
      <w:r w:rsidRPr="0064645E">
        <w:t>).</w:t>
      </w:r>
    </w:p>
    <w:p w:rsidR="00C33434" w:rsidRPr="0064645E" w:rsidRDefault="00C33434" w:rsidP="000053A8">
      <w:pPr>
        <w:ind w:firstLine="720"/>
        <w:jc w:val="both"/>
      </w:pPr>
      <w:r w:rsidRPr="0064645E">
        <w:t>Главный государственный налоговый инспектор непосредственно подчиняется начальнику отдела.</w:t>
      </w:r>
    </w:p>
    <w:p w:rsidR="00C33434" w:rsidRPr="0066459C" w:rsidRDefault="00C33434" w:rsidP="000053A8">
      <w:pPr>
        <w:shd w:val="clear" w:color="auto" w:fill="FFFFFF"/>
        <w:tabs>
          <w:tab w:val="left" w:pos="0"/>
        </w:tabs>
        <w:jc w:val="both"/>
      </w:pPr>
      <w:r w:rsidRPr="0066459C">
        <w:t xml:space="preserve">            На период отсутствия главного государственного налогового инспектора отдела его обязанности исполняет </w:t>
      </w:r>
      <w:r w:rsidRPr="0066459C">
        <w:rPr>
          <w:bCs/>
          <w:color w:val="000000"/>
        </w:rPr>
        <w:t xml:space="preserve">специалист </w:t>
      </w:r>
      <w:r w:rsidRPr="0066459C">
        <w:rPr>
          <w:color w:val="000000"/>
        </w:rPr>
        <w:t>этого же отдела соответствующего направления</w:t>
      </w:r>
      <w:r w:rsidRPr="0066459C">
        <w:t>. Главный государственный налоговый инспектор отдела исполняет обязанности  отсутствующего специалиста этого же отдела соответствующего направления.</w:t>
      </w:r>
    </w:p>
    <w:p w:rsidR="00C33434" w:rsidRPr="0064645E" w:rsidRDefault="00C33434" w:rsidP="000053A8">
      <w:pPr>
        <w:ind w:firstLine="720"/>
        <w:jc w:val="both"/>
        <w:rPr>
          <w:highlight w:val="yellow"/>
        </w:rPr>
      </w:pPr>
    </w:p>
    <w:p w:rsidR="00C33434" w:rsidRPr="001B402C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0420C2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</w:p>
    <w:p w:rsidR="00C33434" w:rsidRPr="00FB38F7" w:rsidRDefault="00C33434" w:rsidP="000053A8">
      <w:pPr>
        <w:ind w:firstLine="720"/>
        <w:jc w:val="both"/>
        <w:rPr>
          <w:highlight w:val="yellow"/>
        </w:rPr>
      </w:pPr>
    </w:p>
    <w:p w:rsidR="00C33434" w:rsidRPr="000420C2" w:rsidRDefault="00C33434" w:rsidP="000053A8">
      <w:pPr>
        <w:ind w:firstLine="708"/>
        <w:jc w:val="both"/>
      </w:pPr>
      <w:r>
        <w:t xml:space="preserve">3. </w:t>
      </w:r>
      <w:r w:rsidRPr="000420C2">
        <w:t xml:space="preserve">Для замещения должности </w:t>
      </w:r>
      <w:r>
        <w:t>главного государственного налогового инспектора</w:t>
      </w:r>
      <w:r w:rsidRPr="000420C2">
        <w:t xml:space="preserve"> устанавливаются следующие требования:</w:t>
      </w:r>
    </w:p>
    <w:p w:rsidR="00C33434" w:rsidRPr="009759DE" w:rsidRDefault="00C33434" w:rsidP="000053A8">
      <w:pPr>
        <w:ind w:firstLine="708"/>
        <w:jc w:val="both"/>
      </w:pPr>
      <w:r w:rsidRPr="0066459C">
        <w:t>а)  наличие высшего образования;</w:t>
      </w:r>
      <w:r w:rsidRPr="009759DE">
        <w:t xml:space="preserve"> </w:t>
      </w:r>
    </w:p>
    <w:p w:rsidR="00C33434" w:rsidRPr="00E23558" w:rsidRDefault="00C33434" w:rsidP="000053A8">
      <w:pPr>
        <w:ind w:firstLine="708"/>
        <w:jc w:val="both"/>
      </w:pPr>
      <w:r w:rsidRPr="009759DE">
        <w:t xml:space="preserve">б) наличие </w:t>
      </w:r>
      <w:r w:rsidRPr="00E23558">
        <w:t>не менее двух лет стажа государственной гражданской службы или не менее четырех лет стажа работы по специальности, направлению подготовки (имеющие диплом специалиста или магистра с отличием, в течение трех лет со дня выдачи диплома, не менее одного года стажа государственной гражданской службы или стажа работы по специальности, направлению подготовки).</w:t>
      </w:r>
    </w:p>
    <w:p w:rsidR="00C33434" w:rsidRPr="00D913C2" w:rsidRDefault="00C33434" w:rsidP="005D685C">
      <w:pPr>
        <w:autoSpaceDE w:val="0"/>
        <w:autoSpaceDN w:val="0"/>
        <w:adjustRightInd w:val="0"/>
        <w:ind w:firstLine="540"/>
        <w:jc w:val="both"/>
        <w:rPr>
          <w:b/>
        </w:rPr>
      </w:pPr>
      <w:r w:rsidRPr="008D1B90">
        <w:tab/>
      </w:r>
      <w:r w:rsidRPr="0069599F">
        <w:t>в) 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 распорядка управления,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 –коммуникационных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t xml:space="preserve">ния информационной безопасности, </w:t>
      </w:r>
    </w:p>
    <w:p w:rsidR="00C33434" w:rsidRPr="00D913C2" w:rsidRDefault="00C33434" w:rsidP="005D685C">
      <w:pPr>
        <w:autoSpaceDE w:val="0"/>
        <w:autoSpaceDN w:val="0"/>
        <w:adjustRightInd w:val="0"/>
        <w:ind w:firstLine="540"/>
        <w:jc w:val="both"/>
        <w:rPr>
          <w:b/>
        </w:rPr>
      </w:pPr>
      <w:r w:rsidRPr="005E7C17">
        <w:tab/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t xml:space="preserve">респонденции и актов инспекции, </w:t>
      </w:r>
    </w:p>
    <w:p w:rsidR="00C33434" w:rsidRPr="008C4572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8C457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33434" w:rsidRPr="008C4572" w:rsidRDefault="00C33434" w:rsidP="000053A8">
      <w:pPr>
        <w:ind w:firstLine="720"/>
        <w:jc w:val="both"/>
      </w:pPr>
      <w:r>
        <w:t>4</w:t>
      </w:r>
      <w:r w:rsidRPr="008C4572"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C4572">
          <w:rPr>
            <w:rStyle w:val="a0"/>
            <w:b w:val="0"/>
            <w:bCs/>
            <w:color w:val="000000"/>
          </w:rPr>
          <w:t>статьями 14</w:t>
        </w:r>
      </w:hyperlink>
      <w:r w:rsidRPr="008C4572">
        <w:rPr>
          <w:b/>
          <w:color w:val="000000"/>
        </w:rPr>
        <w:t xml:space="preserve">, </w:t>
      </w:r>
      <w:hyperlink r:id="rId7" w:history="1">
        <w:r w:rsidRPr="008C4572">
          <w:rPr>
            <w:rStyle w:val="a0"/>
            <w:b w:val="0"/>
            <w:bCs/>
            <w:color w:val="000000"/>
          </w:rPr>
          <w:t>15</w:t>
        </w:r>
      </w:hyperlink>
      <w:r w:rsidRPr="008C4572">
        <w:rPr>
          <w:b/>
          <w:color w:val="000000"/>
        </w:rPr>
        <w:t xml:space="preserve">, </w:t>
      </w:r>
      <w:hyperlink r:id="rId8" w:history="1">
        <w:r w:rsidRPr="008C4572">
          <w:rPr>
            <w:rStyle w:val="a0"/>
            <w:b w:val="0"/>
            <w:bCs/>
            <w:color w:val="000000"/>
          </w:rPr>
          <w:t>17</w:t>
        </w:r>
      </w:hyperlink>
      <w:r w:rsidRPr="008C4572">
        <w:rPr>
          <w:b/>
          <w:color w:val="000000"/>
        </w:rPr>
        <w:t xml:space="preserve">, </w:t>
      </w:r>
      <w:hyperlink r:id="rId9" w:history="1">
        <w:r w:rsidRPr="008C4572">
          <w:rPr>
            <w:rStyle w:val="a0"/>
            <w:b w:val="0"/>
            <w:bCs/>
            <w:color w:val="000000"/>
          </w:rPr>
          <w:t>18</w:t>
        </w:r>
      </w:hyperlink>
      <w:r w:rsidRPr="008C457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C4572">
          <w:t>2004 г</w:t>
        </w:r>
      </w:smartTag>
      <w:r w:rsidRPr="008C4572">
        <w:t>. № 79-ФЗ "О государственной гражданской службе Российской Федерации".</w:t>
      </w:r>
    </w:p>
    <w:p w:rsidR="00C33434" w:rsidRPr="008C4572" w:rsidRDefault="00C33434" w:rsidP="000053A8">
      <w:pPr>
        <w:ind w:firstLine="720"/>
        <w:jc w:val="both"/>
      </w:pPr>
      <w:r w:rsidRPr="008C4572">
        <w:t xml:space="preserve">5.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C4572">
          <w:t>2004 г</w:t>
        </w:r>
      </w:smartTag>
      <w:r w:rsidRPr="008C4572">
        <w:t>. № 506, положением о</w:t>
      </w:r>
      <w:r>
        <w:t xml:space="preserve"> Межрайонной И</w:t>
      </w:r>
      <w:r w:rsidRPr="008C4572">
        <w:t>ФНС России</w:t>
      </w:r>
      <w:r>
        <w:t xml:space="preserve"> №12</w:t>
      </w:r>
      <w:r w:rsidRPr="008C4572">
        <w:t xml:space="preserve"> по Ставропольскому краю, утвержденным руководителем </w:t>
      </w:r>
      <w:r>
        <w:t>У</w:t>
      </w:r>
      <w:r w:rsidRPr="008C4572">
        <w:t>ФНС России</w:t>
      </w:r>
      <w:r>
        <w:t xml:space="preserve"> по Ставропольскому краю</w:t>
      </w:r>
      <w:r w:rsidRPr="008C4572">
        <w:t xml:space="preserve">, положением об отделе </w:t>
      </w:r>
      <w:r>
        <w:t>камеральных проверок № 3</w:t>
      </w:r>
      <w:r w:rsidRPr="008C4572">
        <w:t>, приказами (распоряжениями) ФНС России, приказами управления,</w:t>
      </w:r>
      <w:r>
        <w:t xml:space="preserve"> инспекции</w:t>
      </w:r>
      <w:r w:rsidRPr="008C4572">
        <w:t xml:space="preserve"> поручениями руководства управления</w:t>
      </w:r>
      <w:r>
        <w:t>, инспекции</w:t>
      </w:r>
      <w:r w:rsidRPr="008C4572">
        <w:t>.</w:t>
      </w:r>
    </w:p>
    <w:p w:rsidR="00C33434" w:rsidRDefault="00C33434" w:rsidP="00B42567">
      <w:pPr>
        <w:autoSpaceDE w:val="0"/>
        <w:autoSpaceDN w:val="0"/>
        <w:adjustRightInd w:val="0"/>
        <w:ind w:firstLine="540"/>
        <w:jc w:val="both"/>
        <w:outlineLvl w:val="2"/>
      </w:pPr>
      <w:r w:rsidRPr="00B42567">
        <w:t> Пров</w:t>
      </w:r>
      <w:r>
        <w:t>одит камеральный</w:t>
      </w:r>
      <w:r w:rsidRPr="00B42567">
        <w:t xml:space="preserve"> анализ налоговых деклараций и иных документов, служащих основанием для исчисления и уплаты имущественных налогов, в том числе с заявленными льготами</w:t>
      </w:r>
      <w:r>
        <w:t>;</w:t>
      </w:r>
    </w:p>
    <w:p w:rsidR="00C33434" w:rsidRPr="009A3665" w:rsidRDefault="00C33434" w:rsidP="00561517">
      <w:pPr>
        <w:ind w:firstLine="540"/>
        <w:jc w:val="both"/>
      </w:pPr>
      <w:r w:rsidRPr="009A3665">
        <w:t>обеспечива</w:t>
      </w:r>
      <w:r>
        <w:t>ет</w:t>
      </w:r>
      <w:r w:rsidRPr="009A3665">
        <w:t xml:space="preserve">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C33434" w:rsidRPr="00B42567" w:rsidRDefault="00C33434" w:rsidP="00B42567">
      <w:pPr>
        <w:ind w:firstLine="540"/>
        <w:jc w:val="both"/>
      </w:pPr>
      <w:r>
        <w:t xml:space="preserve"> у</w:t>
      </w:r>
      <w:r w:rsidRPr="00B42567">
        <w:t>ведомл</w:t>
      </w:r>
      <w:r>
        <w:t>яет</w:t>
      </w:r>
      <w:r w:rsidRPr="00B42567">
        <w:t xml:space="preserve"> налогоплательщиков – юридических лиц о выявлен</w:t>
      </w:r>
      <w:r>
        <w:t>ных нарушениях, расхождениях;</w:t>
      </w:r>
    </w:p>
    <w:p w:rsidR="00C33434" w:rsidRPr="00B42567" w:rsidRDefault="00C33434" w:rsidP="00270E3C">
      <w:pPr>
        <w:jc w:val="both"/>
      </w:pPr>
      <w:r>
        <w:t xml:space="preserve">          осуществляет п</w:t>
      </w:r>
      <w:r w:rsidRPr="00B42567">
        <w:t>роизводство по делам о налоговых и административных правонарушениях, оформление результатов</w:t>
      </w:r>
      <w:r>
        <w:t xml:space="preserve"> камеральной налоговой проверки;</w:t>
      </w:r>
    </w:p>
    <w:p w:rsidR="00C33434" w:rsidRDefault="00C33434" w:rsidP="00561517">
      <w:pPr>
        <w:ind w:firstLine="284"/>
        <w:jc w:val="both"/>
      </w:pPr>
      <w:r>
        <w:t xml:space="preserve">     п</w:t>
      </w:r>
      <w:r w:rsidRPr="00B42567">
        <w:t>одг</w:t>
      </w:r>
      <w:r>
        <w:t>о</w:t>
      </w:r>
      <w:r w:rsidRPr="00B42567">
        <w:t>т</w:t>
      </w:r>
      <w:r>
        <w:t>авливает</w:t>
      </w:r>
      <w:r w:rsidRPr="00B42567">
        <w:t xml:space="preserve"> решени</w:t>
      </w:r>
      <w:r>
        <w:t>я</w:t>
      </w:r>
      <w:r w:rsidRPr="00B42567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</w:t>
      </w:r>
      <w:r>
        <w:t>нктов 3 и 3.1 статьи 76 Кодекса;</w:t>
      </w:r>
    </w:p>
    <w:p w:rsidR="00C33434" w:rsidRPr="009A3665" w:rsidRDefault="00C33434" w:rsidP="00D31694">
      <w:pPr>
        <w:ind w:firstLine="284"/>
        <w:jc w:val="both"/>
      </w:pPr>
      <w:r>
        <w:t xml:space="preserve">     </w:t>
      </w:r>
      <w:r w:rsidRPr="009A3665">
        <w:t xml:space="preserve"> обеспечив</w:t>
      </w:r>
      <w:r>
        <w:t xml:space="preserve">ает </w:t>
      </w:r>
      <w:r w:rsidRPr="009A3665">
        <w:t>своевременный и полный комплекс мер по привлечению налогоплательщиков к налоговой ответственности, предусмотренной статьями 119, 126 и 122 Налогового кодекса РФ;</w:t>
      </w:r>
    </w:p>
    <w:p w:rsidR="00C33434" w:rsidRDefault="00C33434" w:rsidP="00D31694">
      <w:pPr>
        <w:ind w:firstLine="284"/>
        <w:jc w:val="both"/>
      </w:pPr>
      <w:r w:rsidRPr="009A3665">
        <w:t xml:space="preserve">      принима</w:t>
      </w:r>
      <w:r>
        <w:t>ет</w:t>
      </w:r>
      <w:r w:rsidRPr="009A3665">
        <w:t xml:space="preserve"> участие в производстве по делам об административных правонарушениях (составление и передача в юридический отдел протоколов об административных правонарушениях); обеспечивать полноту и своевременность привлечения налогоплательщиков к административной ответственности, и полноту формирования дел об административных правонарушениях;</w:t>
      </w:r>
    </w:p>
    <w:p w:rsidR="00C33434" w:rsidRPr="00B42567" w:rsidRDefault="00C33434" w:rsidP="00B42567">
      <w:pPr>
        <w:ind w:firstLine="709"/>
        <w:jc w:val="both"/>
      </w:pPr>
      <w:r>
        <w:t>о</w:t>
      </w:r>
      <w:r w:rsidRPr="00B42567">
        <w:t>существл</w:t>
      </w:r>
      <w:r>
        <w:t>яет</w:t>
      </w:r>
      <w:r w:rsidRPr="00B42567">
        <w:t xml:space="preserve"> взаимодействия, с регистрирующими органами и органами местного самоуправления по вопросу полноты и достоверности, представленных сведений об объектах налогообложения; </w:t>
      </w:r>
    </w:p>
    <w:p w:rsidR="00C33434" w:rsidRPr="00B42567" w:rsidRDefault="00C33434" w:rsidP="00B42567">
      <w:pPr>
        <w:spacing w:line="240" w:lineRule="atLeast"/>
        <w:ind w:firstLine="709"/>
        <w:jc w:val="both"/>
      </w:pPr>
      <w:r>
        <w:t>ф</w:t>
      </w:r>
      <w:r w:rsidRPr="00B42567">
        <w:t>ормир</w:t>
      </w:r>
      <w:r>
        <w:t>ует</w:t>
      </w:r>
      <w:r w:rsidRPr="00B42567">
        <w:t xml:space="preserve">  и поддерж</w:t>
      </w:r>
      <w:r>
        <w:t>ивает</w:t>
      </w:r>
      <w:r w:rsidRPr="00B42567">
        <w:t xml:space="preserve"> в актуальном состоянии информационны</w:t>
      </w:r>
      <w:r>
        <w:t>е</w:t>
      </w:r>
      <w:r w:rsidRPr="00B42567">
        <w:t xml:space="preserve"> ресурс</w:t>
      </w:r>
      <w:r>
        <w:t>ы</w:t>
      </w:r>
      <w:r w:rsidRPr="00B42567">
        <w:t xml:space="preserve"> по направлениям работы структурного подразделения;</w:t>
      </w:r>
    </w:p>
    <w:p w:rsidR="00C33434" w:rsidRPr="00B42567" w:rsidRDefault="00C33434" w:rsidP="00B42567">
      <w:pPr>
        <w:spacing w:line="240" w:lineRule="atLeast"/>
        <w:ind w:firstLine="709"/>
        <w:jc w:val="both"/>
      </w:pPr>
      <w:r>
        <w:t>р</w:t>
      </w:r>
      <w:r w:rsidRPr="00B42567">
        <w:t>ассм</w:t>
      </w:r>
      <w:r>
        <w:t>атривает</w:t>
      </w:r>
      <w:r w:rsidRPr="00B42567">
        <w:t xml:space="preserve"> пис</w:t>
      </w:r>
      <w:r>
        <w:t>ьма</w:t>
      </w:r>
      <w:r w:rsidRPr="00B42567">
        <w:t>, заявлени</w:t>
      </w:r>
      <w:r>
        <w:t>я</w:t>
      </w:r>
      <w:r w:rsidRPr="00B42567">
        <w:t>, обращени</w:t>
      </w:r>
      <w:r>
        <w:t>я</w:t>
      </w:r>
      <w:r w:rsidRPr="00B42567">
        <w:t xml:space="preserve"> налогоплательщиков по вопросам, входящим в компетенцию структурного подразделения в части камеральных проверок, по итогам рассмотрения в установленные действующим налоговым законодательством сроки подготавлива</w:t>
      </w:r>
      <w:r>
        <w:t>ет</w:t>
      </w:r>
      <w:r w:rsidRPr="00B42567">
        <w:t xml:space="preserve"> соответствующие докладные записки, заключения, ответы и направля</w:t>
      </w:r>
      <w:r>
        <w:t>ет</w:t>
      </w:r>
      <w:r w:rsidRPr="00B42567">
        <w:t xml:space="preserve"> для дальнейшего исполнения в структурные подразделения инспекции или в адрес налогоплательщиков. При необходимости соглас</w:t>
      </w:r>
      <w:r>
        <w:t>ует</w:t>
      </w:r>
      <w:r w:rsidRPr="00B42567">
        <w:t xml:space="preserve"> ответ</w:t>
      </w:r>
      <w:r>
        <w:t>ы</w:t>
      </w:r>
      <w:r w:rsidRPr="00B42567">
        <w:t xml:space="preserve"> на письменные запросы налогоплательщиков, подготавливаемые другими структурными подразделениями Инспекции;</w:t>
      </w:r>
    </w:p>
    <w:p w:rsidR="00C33434" w:rsidRPr="0093735B" w:rsidRDefault="00C33434" w:rsidP="005D685C">
      <w:pPr>
        <w:ind w:firstLine="720"/>
        <w:jc w:val="both"/>
      </w:pPr>
      <w:r w:rsidRPr="0093735B">
        <w:t>подгот</w:t>
      </w:r>
      <w:r>
        <w:t>авливает</w:t>
      </w:r>
      <w:r w:rsidRPr="0093735B">
        <w:t xml:space="preserve"> установленн</w:t>
      </w:r>
      <w:r>
        <w:t>ую</w:t>
      </w:r>
      <w:r w:rsidRPr="0093735B">
        <w:t xml:space="preserve"> статистическ</w:t>
      </w:r>
      <w:r>
        <w:t>ую</w:t>
      </w:r>
      <w:r w:rsidRPr="0093735B">
        <w:t xml:space="preserve"> отчетност</w:t>
      </w:r>
      <w:r>
        <w:t>ь</w:t>
      </w:r>
      <w:r w:rsidRPr="0093735B">
        <w:t xml:space="preserve"> по предмету деятельности отдела, а также друг</w:t>
      </w:r>
      <w:r>
        <w:t>ую</w:t>
      </w:r>
      <w:r w:rsidRPr="0093735B">
        <w:t xml:space="preserve"> отчетност</w:t>
      </w:r>
      <w:r>
        <w:t>ь</w:t>
      </w:r>
      <w:r w:rsidRPr="0093735B">
        <w:t xml:space="preserve"> по задани</w:t>
      </w:r>
      <w:r>
        <w:t>ю вышестоящих налоговых органов;</w:t>
      </w:r>
    </w:p>
    <w:p w:rsidR="00C33434" w:rsidRPr="005A0895" w:rsidRDefault="00C33434" w:rsidP="005D685C">
      <w:pPr>
        <w:ind w:firstLine="705"/>
        <w:jc w:val="both"/>
      </w:pPr>
      <w:r w:rsidRPr="005A0895">
        <w:t>исполня</w:t>
      </w:r>
      <w:r>
        <w:t>ет</w:t>
      </w:r>
      <w:r w:rsidRPr="005A0895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C33434" w:rsidRPr="005A0895" w:rsidRDefault="00C33434" w:rsidP="005D685C">
      <w:pPr>
        <w:jc w:val="both"/>
      </w:pPr>
      <w:r>
        <w:tab/>
      </w:r>
      <w:r w:rsidRPr="005A0895">
        <w:t xml:space="preserve">выполняет отдельные поручения руководства инспекции, не предусмотренные должностным регламентом. </w:t>
      </w:r>
    </w:p>
    <w:p w:rsidR="00C33434" w:rsidRPr="005D685C" w:rsidRDefault="00C33434" w:rsidP="000053A8">
      <w:pPr>
        <w:widowControl w:val="0"/>
        <w:autoSpaceDE w:val="0"/>
        <w:autoSpaceDN w:val="0"/>
        <w:adjustRightInd w:val="0"/>
        <w:ind w:firstLine="720"/>
        <w:jc w:val="both"/>
      </w:pPr>
      <w:r w:rsidRPr="005D685C">
        <w:t>организует и осуществляет внутренний контроль инспекции по направлениям деятельности отдела, определяет конкретные методы и объекты внутреннего контроля по уровню подчиненности;</w:t>
      </w:r>
    </w:p>
    <w:p w:rsidR="00C33434" w:rsidRPr="005D685C" w:rsidRDefault="00C33434" w:rsidP="000053A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D685C">
        <w:rPr>
          <w:rFonts w:ascii="Times New Roman" w:hAnsi="Times New Roman" w:cs="Times New Roman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33434" w:rsidRPr="005D685C" w:rsidRDefault="00C33434" w:rsidP="000053A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D685C">
        <w:rPr>
          <w:rFonts w:ascii="Times New Roman" w:hAnsi="Times New Roman" w:cs="Times New Roman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Управления, Инспекции;</w:t>
      </w:r>
    </w:p>
    <w:p w:rsidR="00C33434" w:rsidRPr="005D685C" w:rsidRDefault="00C33434" w:rsidP="000053A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D685C">
        <w:rPr>
          <w:rFonts w:ascii="Times New Roman" w:hAnsi="Times New Roman" w:cs="Times New Roman"/>
        </w:rPr>
        <w:t>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33434" w:rsidRPr="005D685C" w:rsidRDefault="00C33434" w:rsidP="000053A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D685C">
        <w:rPr>
          <w:rFonts w:ascii="Times New Roman" w:hAnsi="Times New Roman" w:cs="Times New Roman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C33434" w:rsidRPr="005D685C" w:rsidRDefault="00C33434" w:rsidP="000053A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D685C">
        <w:rPr>
          <w:rFonts w:ascii="Times New Roman" w:hAnsi="Times New Roman" w:cs="Times New Roman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33434" w:rsidRPr="002D0C27" w:rsidRDefault="00C33434" w:rsidP="000053A8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5D685C">
        <w:rPr>
          <w:rFonts w:ascii="Times New Roman" w:hAnsi="Times New Roman" w:cs="Times New Roman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33434" w:rsidRPr="00E87CD8" w:rsidRDefault="00C33434" w:rsidP="000053A8">
      <w:pPr>
        <w:autoSpaceDE w:val="0"/>
        <w:autoSpaceDN w:val="0"/>
        <w:adjustRightInd w:val="0"/>
        <w:ind w:firstLine="708"/>
        <w:jc w:val="both"/>
      </w:pPr>
      <w:r w:rsidRPr="00E87CD8"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C33434" w:rsidRDefault="00C33434" w:rsidP="000053A8">
      <w:pPr>
        <w:jc w:val="both"/>
      </w:pPr>
      <w:r>
        <w:tab/>
        <w:t>выполнение требований безопасности,</w:t>
      </w:r>
      <w:r w:rsidRPr="00856C55">
        <w:t xml:space="preserve"> мероприятий  по противодействию терроризму </w:t>
      </w:r>
      <w:r>
        <w:t xml:space="preserve">исполнение </w:t>
      </w:r>
      <w:r w:rsidRPr="00856C55">
        <w:t xml:space="preserve"> данных мероприятий</w:t>
      </w:r>
      <w:r>
        <w:t xml:space="preserve"> </w:t>
      </w:r>
      <w:r>
        <w:tab/>
      </w:r>
    </w:p>
    <w:p w:rsidR="00C33434" w:rsidRDefault="00C33434" w:rsidP="000053A8">
      <w:r>
        <w:tab/>
        <w:t xml:space="preserve">в случае необходимости </w:t>
      </w:r>
      <w:r w:rsidRPr="00883DE9">
        <w:t>исполня</w:t>
      </w:r>
      <w:r>
        <w:t>ет</w:t>
      </w:r>
      <w:r w:rsidRPr="00883DE9"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C33434" w:rsidRDefault="00C33434" w:rsidP="000053A8">
      <w:pPr>
        <w:ind w:firstLine="720"/>
        <w:jc w:val="both"/>
      </w:pPr>
      <w:r w:rsidRPr="00516796">
        <w:t>представля</w:t>
      </w:r>
      <w:r>
        <w:t>е</w:t>
      </w:r>
      <w:r w:rsidRPr="00516796">
        <w:t>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C33434" w:rsidRDefault="00C33434" w:rsidP="000053A8">
      <w:pPr>
        <w:ind w:firstLine="720"/>
        <w:jc w:val="both"/>
      </w:pPr>
      <w:r w:rsidRPr="008E69A9">
        <w:t>представля</w:t>
      </w:r>
      <w:r>
        <w:t>е</w:t>
      </w:r>
      <w:r w:rsidRPr="008E69A9">
        <w:t>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C33434" w:rsidRPr="00467834" w:rsidRDefault="00C33434" w:rsidP="000053A8">
      <w:pPr>
        <w:autoSpaceDE w:val="0"/>
        <w:autoSpaceDN w:val="0"/>
        <w:adjustRightInd w:val="0"/>
        <w:ind w:firstLine="540"/>
        <w:jc w:val="both"/>
      </w:pPr>
      <w:r w:rsidRPr="00467834">
        <w:t>предоставля</w:t>
      </w:r>
      <w:r>
        <w:t>е</w:t>
      </w:r>
      <w:r w:rsidRPr="00467834">
        <w:t>т</w:t>
      </w:r>
      <w:r>
        <w:t>,</w:t>
      </w:r>
      <w:r w:rsidRPr="00467834">
        <w:t xml:space="preserve"> представителю нанимателя</w:t>
      </w:r>
      <w:r>
        <w:t>,</w:t>
      </w:r>
      <w:r w:rsidRPr="00467834">
        <w:t xml:space="preserve">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C33434" w:rsidRPr="001876A9" w:rsidRDefault="00C33434" w:rsidP="000053A8">
      <w:pPr>
        <w:ind w:firstLine="708"/>
        <w:jc w:val="both"/>
      </w:pPr>
      <w:r>
        <w:t>в</w:t>
      </w:r>
      <w:r w:rsidRPr="00F4178C"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C33434" w:rsidRPr="008A0919" w:rsidRDefault="00C33434" w:rsidP="000053A8">
      <w:pPr>
        <w:ind w:firstLine="708"/>
        <w:jc w:val="both"/>
      </w:pPr>
      <w:r>
        <w:t>р</w:t>
      </w:r>
      <w:r w:rsidRPr="008A0919">
        <w:t xml:space="preserve">уководитель соответствующего структурного подразделения письменно докладывает об утрате (порче) гражданским служащим служебного удостоверения </w:t>
      </w:r>
      <w:r>
        <w:t>начальнику инспекции</w:t>
      </w:r>
      <w:r w:rsidRPr="008A0919">
        <w:t>.</w:t>
      </w:r>
    </w:p>
    <w:p w:rsidR="00C33434" w:rsidRPr="004D41BA" w:rsidRDefault="00C33434" w:rsidP="000053A8">
      <w:pPr>
        <w:widowControl w:val="0"/>
        <w:autoSpaceDE w:val="0"/>
        <w:autoSpaceDN w:val="0"/>
        <w:adjustRightInd w:val="0"/>
        <w:ind w:firstLine="720"/>
        <w:jc w:val="both"/>
      </w:pPr>
      <w:r w:rsidRPr="004D41BA">
        <w:t>соблюдает Кодекс этики и служебного поведения государственных гражданских служащих Федеральной налоговой службы.</w:t>
      </w:r>
    </w:p>
    <w:p w:rsidR="00C33434" w:rsidRPr="001876A9" w:rsidRDefault="00C33434" w:rsidP="000053A8">
      <w:pPr>
        <w:ind w:firstLine="720"/>
        <w:jc w:val="both"/>
      </w:pPr>
      <w:r>
        <w:t>у</w:t>
      </w:r>
      <w:r w:rsidRPr="00EF0DCA">
        <w:t>ведомля</w:t>
      </w:r>
      <w:r>
        <w:t>ет</w:t>
      </w:r>
      <w:r w:rsidRPr="00EF0DCA"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t>ию коррупционных правонарушений.</w:t>
      </w:r>
    </w:p>
    <w:p w:rsidR="00C33434" w:rsidRPr="00F91892" w:rsidRDefault="00C33434" w:rsidP="000053A8">
      <w:pPr>
        <w:ind w:firstLine="709"/>
        <w:jc w:val="both"/>
      </w:pPr>
      <w:r w:rsidRPr="00F91892">
        <w:t>принима</w:t>
      </w:r>
      <w:r>
        <w:t>е</w:t>
      </w:r>
      <w:r w:rsidRPr="00F91892">
        <w:t>т меры по недопущению любой возможности во</w:t>
      </w:r>
      <w:r>
        <w:t>зникновения конфликта интересов,</w:t>
      </w:r>
    </w:p>
    <w:p w:rsidR="00C33434" w:rsidRPr="00F91892" w:rsidRDefault="00C33434" w:rsidP="000053A8">
      <w:pPr>
        <w:ind w:firstLine="709"/>
        <w:jc w:val="both"/>
      </w:pPr>
      <w:r w:rsidRPr="00F91892">
        <w:t>в письменной форме уведом</w:t>
      </w:r>
      <w:r>
        <w:t>ляет</w:t>
      </w:r>
      <w:r w:rsidRPr="00F91892"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t>ько ему станет об этом известно,</w:t>
      </w:r>
    </w:p>
    <w:p w:rsidR="00C33434" w:rsidRPr="00861149" w:rsidRDefault="00C33434" w:rsidP="000053A8">
      <w:pPr>
        <w:ind w:firstLine="708"/>
        <w:jc w:val="both"/>
      </w:pPr>
      <w:r w:rsidRPr="00F91892">
        <w:t>в целях предотвращения конфликта интересов переда</w:t>
      </w:r>
      <w:r>
        <w:t>ет</w:t>
      </w:r>
      <w:r w:rsidRPr="00F91892">
        <w:t xml:space="preserve">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C33434" w:rsidRPr="00861149" w:rsidRDefault="00C33434" w:rsidP="000053A8">
      <w:pPr>
        <w:ind w:firstLine="720"/>
        <w:jc w:val="both"/>
      </w:pPr>
      <w:r w:rsidRPr="00861149">
        <w:t>организ</w:t>
      </w:r>
      <w:r>
        <w:t>ует</w:t>
      </w:r>
      <w:r w:rsidRPr="00861149">
        <w:t xml:space="preserve"> работ</w:t>
      </w:r>
      <w:r>
        <w:t>у</w:t>
      </w:r>
      <w:r w:rsidRPr="00861149">
        <w:t xml:space="preserve"> по защите информации в отделе;</w:t>
      </w:r>
    </w:p>
    <w:p w:rsidR="00C33434" w:rsidRPr="00861149" w:rsidRDefault="00C33434" w:rsidP="000053A8">
      <w:pPr>
        <w:ind w:firstLine="708"/>
        <w:jc w:val="both"/>
      </w:pPr>
      <w:r>
        <w:t xml:space="preserve">обеспечивает </w:t>
      </w:r>
      <w:r w:rsidRPr="00861149">
        <w:t>сохранность комплектности закрепленного оборудования;</w:t>
      </w:r>
    </w:p>
    <w:p w:rsidR="00C33434" w:rsidRPr="00861149" w:rsidRDefault="00C33434" w:rsidP="000053A8">
      <w:pPr>
        <w:ind w:firstLine="708"/>
        <w:jc w:val="both"/>
      </w:pPr>
      <w:r>
        <w:t xml:space="preserve">обеспечивает </w:t>
      </w:r>
      <w:r w:rsidRPr="00861149"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C33434" w:rsidRPr="00861149" w:rsidRDefault="00C33434" w:rsidP="000053A8">
      <w:pPr>
        <w:ind w:firstLine="708"/>
        <w:jc w:val="both"/>
      </w:pPr>
      <w:r>
        <w:t xml:space="preserve">обеспечивает </w:t>
      </w:r>
      <w:r w:rsidRPr="00861149">
        <w:t>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C33434" w:rsidRPr="00861149" w:rsidRDefault="00C33434" w:rsidP="000053A8">
      <w:pPr>
        <w:ind w:firstLine="708"/>
        <w:jc w:val="both"/>
      </w:pPr>
      <w:r>
        <w:t>обязан</w:t>
      </w:r>
      <w:r w:rsidRPr="00861149">
        <w:t xml:space="preserve"> </w:t>
      </w:r>
      <w:r>
        <w:t>исключить самостоятельное</w:t>
      </w:r>
      <w:r w:rsidRPr="00861149">
        <w:t xml:space="preserve"> и (или) с помощью </w:t>
      </w:r>
      <w:r>
        <w:t>третьих лиц несанкционированное подключение</w:t>
      </w:r>
      <w:r w:rsidRPr="00861149">
        <w:t xml:space="preserve">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33434" w:rsidRDefault="00C33434" w:rsidP="000053A8">
      <w:pPr>
        <w:ind w:firstLine="720"/>
        <w:jc w:val="both"/>
      </w:pPr>
      <w:r>
        <w:t>обязан  исключить</w:t>
      </w:r>
      <w:r w:rsidRPr="00861149">
        <w:t xml:space="preserve"> доп</w:t>
      </w:r>
      <w:r>
        <w:t>уск</w:t>
      </w:r>
      <w:r w:rsidRPr="00861149">
        <w:t xml:space="preserve">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33434" w:rsidRPr="008C4572" w:rsidRDefault="00C33434" w:rsidP="000053A8">
      <w:pPr>
        <w:ind w:firstLine="540"/>
        <w:jc w:val="both"/>
        <w:rPr>
          <w:bCs/>
        </w:rPr>
      </w:pPr>
      <w:r w:rsidRPr="008C4572">
        <w:t>Исходя из установленных полномочий главный государственный налоговый инспектор:</w:t>
      </w:r>
    </w:p>
    <w:p w:rsidR="00C33434" w:rsidRPr="008C4572" w:rsidRDefault="00C33434" w:rsidP="000053A8">
      <w:pPr>
        <w:shd w:val="clear" w:color="auto" w:fill="FFFFFF"/>
        <w:tabs>
          <w:tab w:val="left" w:pos="0"/>
        </w:tabs>
        <w:ind w:firstLine="720"/>
        <w:jc w:val="both"/>
      </w:pPr>
      <w:r w:rsidRPr="008C4572">
        <w:t>получает надлежащие организационно-технические условия, необходимые для исполнения должностных обязанностей;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 </w:t>
      </w:r>
      <w:r w:rsidRPr="008C457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защиту сведений о гражданском служащем;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имеет право на должностной рост на конкурсной основе;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33434" w:rsidRPr="008C4572" w:rsidRDefault="00C33434" w:rsidP="000053A8">
      <w:pPr>
        <w:shd w:val="clear" w:color="auto" w:fill="FFFFFF"/>
        <w:tabs>
          <w:tab w:val="left" w:pos="720"/>
          <w:tab w:val="left" w:pos="7464"/>
        </w:tabs>
        <w:jc w:val="both"/>
      </w:pPr>
      <w:r w:rsidRPr="008C4572">
        <w:t xml:space="preserve">          имеет право на членство в профессиональном союзе;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rPr>
          <w:sz w:val="28"/>
          <w:szCs w:val="28"/>
        </w:rPr>
        <w:t xml:space="preserve">        </w:t>
      </w:r>
      <w:r w:rsidRPr="008C457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33434" w:rsidRPr="008C4572" w:rsidRDefault="00C33434" w:rsidP="000053A8">
      <w:pPr>
        <w:shd w:val="clear" w:color="auto" w:fill="FFFFFF"/>
        <w:tabs>
          <w:tab w:val="left" w:pos="540"/>
          <w:tab w:val="left" w:pos="7464"/>
        </w:tabs>
        <w:jc w:val="both"/>
      </w:pPr>
      <w:r w:rsidRPr="008C4572">
        <w:t xml:space="preserve">          имеет право на  проведение по его заявлению служебной проверки;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защиту своих прав и законных интересов на гражданской службе, включая обжалование в суде их нарушения;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государственное пенсионное обеспечение в соответствии с федеральным законом;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 имеет право на  доступ к служебной тайне в соответствии с полномочиями, определенными должностным регламентом;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33434" w:rsidRPr="008C4572" w:rsidRDefault="00C33434" w:rsidP="000053A8">
      <w:pPr>
        <w:shd w:val="clear" w:color="auto" w:fill="FFFFFF"/>
        <w:tabs>
          <w:tab w:val="left" w:pos="7464"/>
        </w:tabs>
        <w:jc w:val="both"/>
      </w:pPr>
      <w:r w:rsidRPr="008C4572">
        <w:t xml:space="preserve">        имеет право получать доступ к информационным, программным и аппаратным ресурсам </w:t>
      </w:r>
      <w:r>
        <w:t>инспекции</w:t>
      </w:r>
      <w:r w:rsidRPr="008C4572">
        <w:t>, а также к федеральным информационным ресурсам ФНС России необходимым для исполнения должностных обязанностей.</w:t>
      </w:r>
    </w:p>
    <w:p w:rsidR="00C33434" w:rsidRDefault="00C33434" w:rsidP="000053A8">
      <w:pPr>
        <w:ind w:firstLine="720"/>
        <w:jc w:val="both"/>
      </w:pPr>
      <w:r>
        <w:t>6</w:t>
      </w:r>
      <w:r w:rsidRPr="008C4572">
        <w:t xml:space="preserve"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8C4572">
          <w:rPr>
            <w:rStyle w:val="a0"/>
            <w:b w:val="0"/>
            <w:bCs/>
            <w:color w:val="000000"/>
          </w:rPr>
          <w:t>законодательством</w:t>
        </w:r>
      </w:hyperlink>
      <w:r w:rsidRPr="008C4572">
        <w:rPr>
          <w:b/>
          <w:color w:val="000000"/>
        </w:rPr>
        <w:t xml:space="preserve"> </w:t>
      </w:r>
      <w:r w:rsidRPr="008C4572">
        <w:t>Российской Федерации.</w:t>
      </w:r>
    </w:p>
    <w:p w:rsidR="00C33434" w:rsidRPr="009322E1" w:rsidRDefault="00C33434" w:rsidP="000053A8">
      <w:pPr>
        <w:ind w:firstLine="720"/>
        <w:jc w:val="both"/>
      </w:pPr>
      <w:r w:rsidRPr="009322E1">
        <w:t xml:space="preserve"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  </w:t>
      </w:r>
    </w:p>
    <w:p w:rsidR="00C33434" w:rsidRPr="009C1AC5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C33434" w:rsidRPr="009C1AC5" w:rsidRDefault="00C33434" w:rsidP="000053A8">
      <w:pPr>
        <w:ind w:firstLine="720"/>
        <w:jc w:val="both"/>
      </w:pPr>
    </w:p>
    <w:p w:rsidR="00C33434" w:rsidRPr="009C1AC5" w:rsidRDefault="00C33434" w:rsidP="000053A8">
      <w:pPr>
        <w:ind w:firstLine="720"/>
        <w:jc w:val="both"/>
      </w:pPr>
      <w:r>
        <w:t>7</w:t>
      </w:r>
      <w:r w:rsidRPr="009C1AC5"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33434" w:rsidRPr="0066459C" w:rsidRDefault="00C33434" w:rsidP="000053A8">
      <w:pPr>
        <w:ind w:firstLine="720"/>
        <w:jc w:val="both"/>
        <w:rPr>
          <w:highlight w:val="yellow"/>
        </w:rPr>
      </w:pPr>
      <w:r w:rsidRPr="0066459C"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C33434" w:rsidRPr="0066459C" w:rsidRDefault="00C33434" w:rsidP="000053A8">
      <w:pPr>
        <w:ind w:firstLine="720"/>
        <w:jc w:val="both"/>
      </w:pPr>
      <w:r w:rsidRPr="0066459C">
        <w:t>- предоставления рекомендаций, указаний подчиненным сотрудникам отдела по согласованию с начальником отдела;</w:t>
      </w:r>
    </w:p>
    <w:p w:rsidR="00C33434" w:rsidRPr="0066459C" w:rsidRDefault="00C33434" w:rsidP="000053A8">
      <w:pPr>
        <w:ind w:firstLine="720"/>
        <w:jc w:val="both"/>
      </w:pPr>
      <w:r w:rsidRPr="0066459C">
        <w:t>- информирование начальника отдела для принятия им соответствующего решения;</w:t>
      </w:r>
    </w:p>
    <w:p w:rsidR="00C33434" w:rsidRPr="0066459C" w:rsidRDefault="00C33434" w:rsidP="000053A8">
      <w:pPr>
        <w:ind w:firstLine="720"/>
        <w:jc w:val="both"/>
      </w:pPr>
      <w:r w:rsidRPr="0066459C">
        <w:rPr>
          <w:bCs/>
        </w:rPr>
        <w:t>- реализации иных полномочий, установленных законодательством Российской Федерации.</w:t>
      </w:r>
    </w:p>
    <w:p w:rsidR="00C33434" w:rsidRPr="0066459C" w:rsidRDefault="00C33434" w:rsidP="000053A8">
      <w:pPr>
        <w:ind w:firstLine="720"/>
        <w:jc w:val="both"/>
      </w:pPr>
      <w:r w:rsidRPr="0066459C"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C33434" w:rsidRPr="0066459C" w:rsidRDefault="00C33434" w:rsidP="000053A8">
      <w:pPr>
        <w:ind w:firstLine="720"/>
        <w:jc w:val="both"/>
        <w:rPr>
          <w:bCs/>
        </w:rPr>
      </w:pPr>
      <w:r w:rsidRPr="0066459C">
        <w:rPr>
          <w:bCs/>
        </w:rPr>
        <w:t>- 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C33434" w:rsidRPr="0066459C" w:rsidRDefault="00C33434" w:rsidP="000053A8">
      <w:pPr>
        <w:ind w:firstLine="720"/>
        <w:jc w:val="both"/>
        <w:rPr>
          <w:bCs/>
        </w:rPr>
      </w:pPr>
      <w:r w:rsidRPr="0066459C">
        <w:rPr>
          <w:bCs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C33434" w:rsidRPr="0066459C" w:rsidRDefault="00C33434" w:rsidP="000053A8">
      <w:pPr>
        <w:ind w:firstLine="720"/>
        <w:jc w:val="both"/>
        <w:rPr>
          <w:bCs/>
        </w:rPr>
      </w:pPr>
      <w:r w:rsidRPr="0066459C">
        <w:rPr>
          <w:bCs/>
        </w:rPr>
        <w:t>- иным вопросам, предусмотренным положением об отделе и иными нормативными актами.</w:t>
      </w:r>
    </w:p>
    <w:p w:rsidR="00C33434" w:rsidRPr="009C1AC5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3434" w:rsidRPr="009C1AC5" w:rsidRDefault="00C33434" w:rsidP="000053A8">
      <w:pPr>
        <w:ind w:firstLine="720"/>
        <w:jc w:val="both"/>
      </w:pPr>
      <w:r>
        <w:t>9</w:t>
      </w:r>
      <w:r w:rsidRPr="009C1AC5"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3434" w:rsidRPr="00C409C9" w:rsidRDefault="00C33434" w:rsidP="000053A8">
      <w:pPr>
        <w:ind w:firstLine="720"/>
        <w:jc w:val="both"/>
      </w:pPr>
      <w:r w:rsidRPr="00C409C9">
        <w:t>формировании  поквартального плана проведения проверок;</w:t>
      </w:r>
    </w:p>
    <w:p w:rsidR="00C33434" w:rsidRPr="00C409C9" w:rsidRDefault="00C33434" w:rsidP="000053A8">
      <w:pPr>
        <w:ind w:firstLine="720"/>
        <w:jc w:val="both"/>
      </w:pPr>
      <w:r>
        <w:t xml:space="preserve"> </w:t>
      </w:r>
      <w:r w:rsidRPr="00C409C9">
        <w:t>подведении поквартальных итогов выполнения контрольной работы.</w:t>
      </w:r>
    </w:p>
    <w:p w:rsidR="00C33434" w:rsidRPr="009C1AC5" w:rsidRDefault="00C33434" w:rsidP="000053A8">
      <w:pPr>
        <w:ind w:firstLine="720"/>
        <w:jc w:val="both"/>
      </w:pPr>
      <w:r>
        <w:t>10</w:t>
      </w:r>
      <w:r w:rsidRPr="009C1AC5"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33434" w:rsidRDefault="00C33434" w:rsidP="000053A8">
      <w:pPr>
        <w:ind w:firstLine="720"/>
        <w:jc w:val="both"/>
      </w:pPr>
      <w:r>
        <w:t>- положений об инспекции и отделе;</w:t>
      </w:r>
    </w:p>
    <w:p w:rsidR="00C33434" w:rsidRDefault="00C33434" w:rsidP="000053A8">
      <w:pPr>
        <w:ind w:firstLine="720"/>
        <w:jc w:val="both"/>
      </w:pPr>
      <w:r>
        <w:t>- графика отпусков гражданских служащих отдела;</w:t>
      </w:r>
    </w:p>
    <w:p w:rsidR="00C33434" w:rsidRPr="009C1AC5" w:rsidRDefault="00C33434" w:rsidP="000053A8">
      <w:pPr>
        <w:ind w:firstLine="720"/>
        <w:jc w:val="both"/>
      </w:pP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C33434" w:rsidRPr="009C1AC5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9C1AC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3434" w:rsidRPr="009C1AC5" w:rsidRDefault="00C33434" w:rsidP="000053A8">
      <w:pPr>
        <w:ind w:firstLine="720"/>
        <w:jc w:val="both"/>
      </w:pPr>
      <w:r>
        <w:t xml:space="preserve">11.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3434" w:rsidRPr="005F7D2E" w:rsidRDefault="00C33434" w:rsidP="000053A8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33434" w:rsidRPr="005F7D2E" w:rsidRDefault="00C33434" w:rsidP="000053A8">
      <w:pPr>
        <w:ind w:firstLine="720"/>
        <w:jc w:val="both"/>
      </w:pPr>
      <w:r w:rsidRPr="005F7D2E">
        <w:t xml:space="preserve">12.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5F7D2E">
          <w:rPr>
            <w:rStyle w:val="a0"/>
            <w:b w:val="0"/>
            <w:bCs/>
            <w:color w:val="000000"/>
          </w:rPr>
          <w:t>общих принципов</w:t>
        </w:r>
      </w:hyperlink>
      <w:r w:rsidRPr="005F7D2E">
        <w:t xml:space="preserve"> служебного поведения гражданских служащих, утвержденных </w:t>
      </w:r>
      <w:hyperlink r:id="rId12" w:history="1">
        <w:r w:rsidRPr="005F7D2E">
          <w:rPr>
            <w:rStyle w:val="a0"/>
            <w:b w:val="0"/>
            <w:bCs/>
            <w:color w:val="000000"/>
          </w:rPr>
          <w:t>Указом</w:t>
        </w:r>
      </w:hyperlink>
      <w:r w:rsidRPr="005F7D2E">
        <w:rPr>
          <w:b/>
          <w:color w:val="000000"/>
        </w:rPr>
        <w:t xml:space="preserve"> </w:t>
      </w:r>
      <w:r w:rsidRPr="005F7D2E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5F7D2E">
          <w:rPr>
            <w:rStyle w:val="a0"/>
            <w:b w:val="0"/>
            <w:bCs/>
            <w:color w:val="000000"/>
          </w:rPr>
          <w:t>статьей 18</w:t>
        </w:r>
      </w:hyperlink>
      <w:r w:rsidRPr="005F7D2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t>, Управления, Инспекции</w:t>
      </w:r>
      <w:r w:rsidRPr="005F7D2E">
        <w:t>.</w:t>
      </w:r>
    </w:p>
    <w:p w:rsidR="00C33434" w:rsidRPr="005D685C" w:rsidRDefault="00C33434" w:rsidP="005D685C">
      <w:pPr>
        <w:ind w:firstLine="708"/>
        <w:jc w:val="both"/>
        <w:rPr>
          <w:b/>
          <w:color w:val="000000"/>
          <w:sz w:val="28"/>
          <w:szCs w:val="28"/>
        </w:rPr>
      </w:pPr>
      <w:r w:rsidRPr="005D685C">
        <w:rPr>
          <w:b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5D685C">
          <w:rPr>
            <w:rStyle w:val="a0"/>
            <w:b w:val="0"/>
            <w:bCs/>
            <w:color w:val="000000"/>
            <w:sz w:val="28"/>
            <w:szCs w:val="28"/>
          </w:rPr>
          <w:t>административным регламентом</w:t>
        </w:r>
      </w:hyperlink>
      <w:r w:rsidRPr="005D685C">
        <w:rPr>
          <w:b/>
          <w:color w:val="000000"/>
          <w:sz w:val="28"/>
          <w:szCs w:val="28"/>
        </w:rPr>
        <w:t xml:space="preserve"> </w:t>
      </w:r>
    </w:p>
    <w:p w:rsidR="00C33434" w:rsidRPr="00F5753C" w:rsidRDefault="00C33434" w:rsidP="005D685C">
      <w:pPr>
        <w:ind w:firstLine="708"/>
        <w:jc w:val="both"/>
      </w:pPr>
      <w:r w:rsidRPr="00B119F9">
        <w:t xml:space="preserve">13. </w:t>
      </w:r>
      <w:r>
        <w:tab/>
      </w:r>
      <w:r w:rsidRPr="00F5753C">
        <w:t>В соответствии с замещаемой государственной гражданской должностью и в пределах функциональной компетенции, заместитель начальника отдела камеральных проверок № 3 осуществляет контроль оказания следующих видов государственных услуг: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иных услуг.</w:t>
      </w:r>
    </w:p>
    <w:p w:rsidR="00C33434" w:rsidRPr="005F7D2E" w:rsidRDefault="00C33434" w:rsidP="005D685C">
      <w:pPr>
        <w:pStyle w:val="Heading1"/>
        <w:jc w:val="center"/>
        <w:rPr>
          <w:rFonts w:ascii="Times New Roman" w:hAnsi="Times New Roman" w:cs="Times New Roman"/>
          <w:sz w:val="28"/>
          <w:szCs w:val="28"/>
        </w:rPr>
      </w:pPr>
      <w:r w:rsidRPr="005F7D2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C33434" w:rsidRPr="005F7D2E" w:rsidRDefault="00C33434" w:rsidP="000053A8">
      <w:pPr>
        <w:ind w:firstLine="720"/>
        <w:jc w:val="both"/>
      </w:pPr>
    </w:p>
    <w:p w:rsidR="00C33434" w:rsidRPr="005F7D2E" w:rsidRDefault="00C33434" w:rsidP="000053A8">
      <w:pPr>
        <w:ind w:firstLine="720"/>
        <w:jc w:val="both"/>
      </w:pPr>
      <w:r w:rsidRPr="005F7D2E"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33434" w:rsidRPr="005F7D2E" w:rsidRDefault="00C33434" w:rsidP="000053A8">
      <w:pPr>
        <w:ind w:firstLine="720"/>
        <w:jc w:val="both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3434" w:rsidRPr="005F7D2E" w:rsidRDefault="00C33434" w:rsidP="000053A8">
      <w:pPr>
        <w:ind w:firstLine="720"/>
        <w:jc w:val="both"/>
      </w:pPr>
      <w:r w:rsidRPr="005F7D2E">
        <w:t>своевременности и оперативности выполнения поручений;</w:t>
      </w:r>
    </w:p>
    <w:p w:rsidR="00C33434" w:rsidRPr="005F7D2E" w:rsidRDefault="00C33434" w:rsidP="000053A8">
      <w:pPr>
        <w:ind w:firstLine="720"/>
        <w:jc w:val="both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3434" w:rsidRPr="005F7D2E" w:rsidRDefault="00C33434" w:rsidP="000053A8">
      <w:pPr>
        <w:ind w:firstLine="720"/>
        <w:jc w:val="both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3434" w:rsidRPr="005F7D2E" w:rsidRDefault="00C33434" w:rsidP="000053A8">
      <w:pPr>
        <w:ind w:firstLine="720"/>
        <w:jc w:val="both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3434" w:rsidRPr="005F7D2E" w:rsidRDefault="00C33434" w:rsidP="000053A8">
      <w:pPr>
        <w:ind w:firstLine="720"/>
        <w:jc w:val="both"/>
      </w:pPr>
      <w:r w:rsidRPr="005F7D2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434" w:rsidRPr="005F7D2E" w:rsidRDefault="00C33434" w:rsidP="000053A8">
      <w:pPr>
        <w:ind w:firstLine="720"/>
        <w:jc w:val="both"/>
      </w:pPr>
      <w:r w:rsidRPr="005F7D2E">
        <w:t>осознанию ответственности за последствия своих действий.</w:t>
      </w:r>
    </w:p>
    <w:p w:rsidR="00C33434" w:rsidRPr="005F7D2E" w:rsidRDefault="00C33434" w:rsidP="000053A8">
      <w:pPr>
        <w:ind w:firstLine="720"/>
        <w:jc w:val="both"/>
      </w:pPr>
    </w:p>
    <w:p w:rsidR="00C33434" w:rsidRPr="005F7D2E" w:rsidRDefault="00C33434" w:rsidP="000053A8">
      <w:pPr>
        <w:ind w:firstLine="720"/>
        <w:jc w:val="both"/>
      </w:pPr>
    </w:p>
    <w:p w:rsidR="00C33434" w:rsidRPr="005F7D2E" w:rsidRDefault="00C33434" w:rsidP="000053A8">
      <w:pPr>
        <w:ind w:firstLine="720"/>
        <w:jc w:val="both"/>
      </w:pPr>
    </w:p>
    <w:p w:rsidR="00C33434" w:rsidRDefault="00C33434" w:rsidP="000053A8"/>
    <w:p w:rsidR="00C33434" w:rsidRDefault="00C33434" w:rsidP="000053A8"/>
    <w:p w:rsidR="00C33434" w:rsidRDefault="00C33434" w:rsidP="000053A8"/>
    <w:p w:rsidR="00C33434" w:rsidRDefault="00C33434"/>
    <w:sectPr w:rsidR="00C33434" w:rsidSect="008F6AA8">
      <w:headerReference w:type="even" r:id="rId15"/>
      <w:headerReference w:type="default" r:id="rId16"/>
      <w:headerReference w:type="first" r:id="rId17"/>
      <w:pgSz w:w="11906" w:h="16838"/>
      <w:pgMar w:top="1134" w:right="85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434" w:rsidRDefault="00C33434">
      <w:r>
        <w:separator/>
      </w:r>
    </w:p>
  </w:endnote>
  <w:endnote w:type="continuationSeparator" w:id="0">
    <w:p w:rsidR="00C33434" w:rsidRDefault="00C33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434" w:rsidRDefault="00C33434">
      <w:r>
        <w:separator/>
      </w:r>
    </w:p>
  </w:footnote>
  <w:footnote w:type="continuationSeparator" w:id="0">
    <w:p w:rsidR="00C33434" w:rsidRDefault="00C334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434" w:rsidRDefault="00C33434" w:rsidP="008F6AA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3434" w:rsidRDefault="00C334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434" w:rsidRDefault="00C33434" w:rsidP="008F6AA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C33434" w:rsidRDefault="00C3343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434" w:rsidRPr="009425CB" w:rsidRDefault="00C33434">
    <w:pPr>
      <w:pStyle w:val="Header"/>
      <w:rPr>
        <w:b/>
        <w:sz w:val="28"/>
        <w:szCs w:val="28"/>
      </w:rPr>
    </w:pPr>
    <w:r w:rsidRPr="009425CB">
      <w:t xml:space="preserve">                                                                                                                 </w:t>
    </w:r>
    <w:r w:rsidRPr="009425CB">
      <w:rPr>
        <w:b/>
        <w:sz w:val="28"/>
        <w:szCs w:val="28"/>
      </w:rPr>
      <w:t>ПРОЕКТ</w:t>
    </w:r>
  </w:p>
  <w:p w:rsidR="00C33434" w:rsidRDefault="00C3343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53A8"/>
    <w:rsid w:val="000053A8"/>
    <w:rsid w:val="000107A8"/>
    <w:rsid w:val="00016CC4"/>
    <w:rsid w:val="00021B58"/>
    <w:rsid w:val="000267CF"/>
    <w:rsid w:val="000420C2"/>
    <w:rsid w:val="00044EDB"/>
    <w:rsid w:val="00055809"/>
    <w:rsid w:val="00066317"/>
    <w:rsid w:val="00075CEB"/>
    <w:rsid w:val="000C5BA9"/>
    <w:rsid w:val="000E503E"/>
    <w:rsid w:val="000F3C97"/>
    <w:rsid w:val="00125A7B"/>
    <w:rsid w:val="001268C3"/>
    <w:rsid w:val="00127EE6"/>
    <w:rsid w:val="001363FA"/>
    <w:rsid w:val="00141082"/>
    <w:rsid w:val="001837B5"/>
    <w:rsid w:val="001876A9"/>
    <w:rsid w:val="00196F0A"/>
    <w:rsid w:val="001B402C"/>
    <w:rsid w:val="001E1CB6"/>
    <w:rsid w:val="002251E0"/>
    <w:rsid w:val="00270E3C"/>
    <w:rsid w:val="002A0CF4"/>
    <w:rsid w:val="002D0C27"/>
    <w:rsid w:val="0030429E"/>
    <w:rsid w:val="003B6F8D"/>
    <w:rsid w:val="003E2B81"/>
    <w:rsid w:val="003F1A5A"/>
    <w:rsid w:val="00400F7B"/>
    <w:rsid w:val="00411B6F"/>
    <w:rsid w:val="00415097"/>
    <w:rsid w:val="00436AD1"/>
    <w:rsid w:val="00465ECD"/>
    <w:rsid w:val="00467834"/>
    <w:rsid w:val="004C76FA"/>
    <w:rsid w:val="004D41BA"/>
    <w:rsid w:val="004F1664"/>
    <w:rsid w:val="00516796"/>
    <w:rsid w:val="00521917"/>
    <w:rsid w:val="00536D44"/>
    <w:rsid w:val="00561517"/>
    <w:rsid w:val="005A0895"/>
    <w:rsid w:val="005C3ABB"/>
    <w:rsid w:val="005D685C"/>
    <w:rsid w:val="005E12C2"/>
    <w:rsid w:val="005E1EC8"/>
    <w:rsid w:val="005E7C17"/>
    <w:rsid w:val="005F3757"/>
    <w:rsid w:val="005F7D2E"/>
    <w:rsid w:val="00606F9D"/>
    <w:rsid w:val="00621E85"/>
    <w:rsid w:val="0063015B"/>
    <w:rsid w:val="0064645E"/>
    <w:rsid w:val="0066459C"/>
    <w:rsid w:val="0069489D"/>
    <w:rsid w:val="0069599F"/>
    <w:rsid w:val="006A713E"/>
    <w:rsid w:val="006D2ED6"/>
    <w:rsid w:val="006D7D91"/>
    <w:rsid w:val="00702597"/>
    <w:rsid w:val="00705DB7"/>
    <w:rsid w:val="00716ED5"/>
    <w:rsid w:val="00771772"/>
    <w:rsid w:val="007720EB"/>
    <w:rsid w:val="00772474"/>
    <w:rsid w:val="00780BD3"/>
    <w:rsid w:val="00793381"/>
    <w:rsid w:val="007D5FF2"/>
    <w:rsid w:val="007D635A"/>
    <w:rsid w:val="00823E20"/>
    <w:rsid w:val="00856C55"/>
    <w:rsid w:val="00861149"/>
    <w:rsid w:val="00867F90"/>
    <w:rsid w:val="00874016"/>
    <w:rsid w:val="00883DE9"/>
    <w:rsid w:val="00897315"/>
    <w:rsid w:val="008A0919"/>
    <w:rsid w:val="008C4572"/>
    <w:rsid w:val="008D1B90"/>
    <w:rsid w:val="008E69A9"/>
    <w:rsid w:val="008F6AA8"/>
    <w:rsid w:val="009322E1"/>
    <w:rsid w:val="0093735B"/>
    <w:rsid w:val="009425CB"/>
    <w:rsid w:val="00946EB7"/>
    <w:rsid w:val="00947A94"/>
    <w:rsid w:val="00953EEF"/>
    <w:rsid w:val="009759DE"/>
    <w:rsid w:val="009A3665"/>
    <w:rsid w:val="009A687E"/>
    <w:rsid w:val="009B0E4E"/>
    <w:rsid w:val="009C1AC5"/>
    <w:rsid w:val="009F3C12"/>
    <w:rsid w:val="00A00333"/>
    <w:rsid w:val="00A05190"/>
    <w:rsid w:val="00A2585E"/>
    <w:rsid w:val="00A33114"/>
    <w:rsid w:val="00AB69BE"/>
    <w:rsid w:val="00AD46EE"/>
    <w:rsid w:val="00AF6BD0"/>
    <w:rsid w:val="00B05CAA"/>
    <w:rsid w:val="00B119F9"/>
    <w:rsid w:val="00B353DA"/>
    <w:rsid w:val="00B371DF"/>
    <w:rsid w:val="00B42567"/>
    <w:rsid w:val="00B42844"/>
    <w:rsid w:val="00B43F39"/>
    <w:rsid w:val="00B504DF"/>
    <w:rsid w:val="00B915FF"/>
    <w:rsid w:val="00B947DC"/>
    <w:rsid w:val="00BA3734"/>
    <w:rsid w:val="00BD5F02"/>
    <w:rsid w:val="00BF2B7C"/>
    <w:rsid w:val="00C2064D"/>
    <w:rsid w:val="00C33434"/>
    <w:rsid w:val="00C409C9"/>
    <w:rsid w:val="00C54288"/>
    <w:rsid w:val="00C556D5"/>
    <w:rsid w:val="00C63DCA"/>
    <w:rsid w:val="00C976B2"/>
    <w:rsid w:val="00CB2314"/>
    <w:rsid w:val="00D31694"/>
    <w:rsid w:val="00D4671C"/>
    <w:rsid w:val="00D913C2"/>
    <w:rsid w:val="00D9422F"/>
    <w:rsid w:val="00DA7EAD"/>
    <w:rsid w:val="00E21153"/>
    <w:rsid w:val="00E23558"/>
    <w:rsid w:val="00E76E80"/>
    <w:rsid w:val="00E77091"/>
    <w:rsid w:val="00E87CD8"/>
    <w:rsid w:val="00EF0DCA"/>
    <w:rsid w:val="00F11598"/>
    <w:rsid w:val="00F1278A"/>
    <w:rsid w:val="00F246E0"/>
    <w:rsid w:val="00F4178C"/>
    <w:rsid w:val="00F5753C"/>
    <w:rsid w:val="00F57C16"/>
    <w:rsid w:val="00F67DC7"/>
    <w:rsid w:val="00F870B4"/>
    <w:rsid w:val="00F91892"/>
    <w:rsid w:val="00FB38F7"/>
    <w:rsid w:val="00FB74C0"/>
    <w:rsid w:val="00FC316C"/>
    <w:rsid w:val="00FD3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3A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53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053A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0053A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0">
    <w:name w:val="Гипертекстовая ссылка"/>
    <w:uiPriority w:val="99"/>
    <w:rsid w:val="000053A8"/>
    <w:rPr>
      <w:b/>
      <w:color w:val="008000"/>
    </w:rPr>
  </w:style>
  <w:style w:type="paragraph" w:customStyle="1" w:styleId="a1">
    <w:name w:val="Таблицы (моноширинный)"/>
    <w:basedOn w:val="Normal"/>
    <w:next w:val="Normal"/>
    <w:uiPriority w:val="99"/>
    <w:rsid w:val="000053A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Header">
    <w:name w:val="header"/>
    <w:basedOn w:val="Normal"/>
    <w:link w:val="HeaderChar"/>
    <w:uiPriority w:val="99"/>
    <w:rsid w:val="000053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053A8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053A8"/>
    <w:rPr>
      <w:rFonts w:cs="Times New Roman"/>
    </w:rPr>
  </w:style>
  <w:style w:type="paragraph" w:styleId="NormalWeb">
    <w:name w:val="Normal (Web)"/>
    <w:basedOn w:val="Normal"/>
    <w:uiPriority w:val="99"/>
    <w:rsid w:val="000053A8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character" w:customStyle="1" w:styleId="a2">
    <w:name w:val="Цветовое выделение"/>
    <w:uiPriority w:val="99"/>
    <w:rsid w:val="000053A8"/>
    <w:rPr>
      <w:b/>
      <w:color w:val="000080"/>
    </w:rPr>
  </w:style>
  <w:style w:type="paragraph" w:styleId="BodyText">
    <w:name w:val="Body Text"/>
    <w:basedOn w:val="Normal"/>
    <w:link w:val="BodyTextChar"/>
    <w:uiPriority w:val="99"/>
    <w:rsid w:val="000053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053A8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5D68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D685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uiPriority w:val="99"/>
    <w:rsid w:val="005D685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rsid w:val="008F6A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F6A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 Знак Знак Знак Знак Знак Знак Знак Знак Знак"/>
    <w:basedOn w:val="Normal"/>
    <w:uiPriority w:val="99"/>
    <w:semiHidden/>
    <w:rsid w:val="00B42567"/>
    <w:pPr>
      <w:snapToGrid w:val="0"/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5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7</Pages>
  <Words>3435</Words>
  <Characters>19583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Леонтьева Светлана Владимировна</dc:creator>
  <cp:keywords/>
  <dc:description/>
  <cp:lastModifiedBy>2635-01-112</cp:lastModifiedBy>
  <cp:revision>9</cp:revision>
  <dcterms:created xsi:type="dcterms:W3CDTF">2017-07-11T15:03:00Z</dcterms:created>
  <dcterms:modified xsi:type="dcterms:W3CDTF">2017-07-18T07:33:00Z</dcterms:modified>
</cp:coreProperties>
</file>